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09FDE" w14:textId="21336489" w:rsidR="006E7434" w:rsidRPr="009744DA" w:rsidRDefault="006E7434" w:rsidP="006E743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DE2FF4" w:rsidRPr="00DE2FF4">
        <w:rPr>
          <w:rFonts w:ascii="Arial" w:hAnsi="Arial"/>
          <w:b/>
          <w:i/>
          <w:noProof/>
          <w:sz w:val="28"/>
        </w:rPr>
        <w:t>255442</w:t>
      </w:r>
    </w:p>
    <w:p w14:paraId="1862017C" w14:textId="77777777" w:rsidR="006E7434" w:rsidRPr="009744DA" w:rsidRDefault="006E7434" w:rsidP="006E74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265BD3F5" w14:textId="77777777" w:rsidR="0019578F" w:rsidRPr="00FB3E36" w:rsidRDefault="0019578F" w:rsidP="0019578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BDF2D94" w14:textId="79E3EAFF" w:rsidR="0019578F" w:rsidRDefault="0019578F" w:rsidP="001957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BE45CDC" w14:textId="16650321" w:rsidR="0019578F" w:rsidRDefault="0019578F" w:rsidP="001957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3AE5" w:rsidRPr="002A6049">
        <w:rPr>
          <w:rFonts w:ascii="Arial" w:hAnsi="Arial" w:cs="Arial"/>
          <w:b/>
          <w:bCs/>
          <w:lang w:val="en-US"/>
        </w:rPr>
        <w:t>Types of failure covered by the study</w:t>
      </w:r>
    </w:p>
    <w:p w14:paraId="72CB3272" w14:textId="63CC167D" w:rsidR="0019578F" w:rsidRDefault="0019578F" w:rsidP="001957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85B2709" w14:textId="7609E2BE" w:rsidR="0019578F" w:rsidRDefault="0019578F" w:rsidP="001957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2D00">
        <w:rPr>
          <w:rFonts w:ascii="Arial" w:hAnsi="Arial" w:cs="Arial"/>
          <w:b/>
          <w:bCs/>
          <w:lang w:val="en-US"/>
        </w:rPr>
        <w:t>7.5.2</w:t>
      </w:r>
    </w:p>
    <w:p w14:paraId="5BF58C90" w14:textId="77777777" w:rsidR="0019578F" w:rsidRDefault="0019578F" w:rsidP="0019578F">
      <w:pPr>
        <w:pStyle w:val="Heading1"/>
      </w:pPr>
      <w:r>
        <w:t>1</w:t>
      </w:r>
      <w:r>
        <w:tab/>
        <w:t>Decision/action requested</w:t>
      </w:r>
    </w:p>
    <w:p w14:paraId="761E59BC" w14:textId="297A9B72" w:rsidR="0019578F" w:rsidRDefault="00EF2D00" w:rsidP="001957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For discussion </w:t>
      </w:r>
      <w:r w:rsidR="008163E8">
        <w:rPr>
          <w:b/>
          <w:i/>
        </w:rPr>
        <w:t>on</w:t>
      </w:r>
      <w:r>
        <w:rPr>
          <w:b/>
          <w:i/>
        </w:rPr>
        <w:t xml:space="preserve"> the types of failures handled by the study</w:t>
      </w:r>
      <w:r w:rsidR="0019578F">
        <w:rPr>
          <w:b/>
          <w:i/>
        </w:rPr>
        <w:t>.</w:t>
      </w:r>
    </w:p>
    <w:p w14:paraId="056570F2" w14:textId="77777777" w:rsidR="0019578F" w:rsidRDefault="0019578F" w:rsidP="0019578F">
      <w:pPr>
        <w:pStyle w:val="Heading1"/>
      </w:pPr>
      <w:r>
        <w:t>2</w:t>
      </w:r>
      <w:r>
        <w:tab/>
        <w:t>References</w:t>
      </w:r>
    </w:p>
    <w:p w14:paraId="503EFE79" w14:textId="20C63CC4" w:rsidR="008163E8" w:rsidRPr="008163E8" w:rsidRDefault="008163E8" w:rsidP="008163E8">
      <w:pPr>
        <w:pStyle w:val="Reference"/>
      </w:pPr>
      <w:r w:rsidRPr="008163E8">
        <w:t>[</w:t>
      </w:r>
      <w:r>
        <w:t>1</w:t>
      </w:r>
      <w:r w:rsidRPr="008163E8">
        <w:t>]</w:t>
      </w:r>
      <w:r w:rsidRPr="008163E8">
        <w:tab/>
        <w:t>3GPP TS 32.</w:t>
      </w:r>
      <w:r w:rsidR="00F650A5">
        <w:t>872</w:t>
      </w:r>
      <w:r w:rsidRPr="008163E8">
        <w:t>: "</w:t>
      </w:r>
      <w:r w:rsidR="00F650A5" w:rsidRPr="00F650A5">
        <w:t xml:space="preserve"> Study on 5GA roaming charging reliability enhancement</w:t>
      </w:r>
      <w:r w:rsidRPr="008163E8">
        <w:t>".</w:t>
      </w:r>
    </w:p>
    <w:p w14:paraId="1BB55787" w14:textId="6F6CB0AF" w:rsidR="008163E8" w:rsidRPr="008163E8" w:rsidRDefault="008163E8" w:rsidP="008163E8">
      <w:pPr>
        <w:pStyle w:val="Reference"/>
      </w:pPr>
      <w:r w:rsidRPr="008163E8">
        <w:t>[</w:t>
      </w:r>
      <w:r>
        <w:t>2</w:t>
      </w:r>
      <w:r w:rsidRPr="008163E8">
        <w:t>]</w:t>
      </w:r>
      <w:r w:rsidRPr="008163E8">
        <w:tab/>
        <w:t>3GPP TS 23.501: "System architecture for the 5G System (5GS); Stage 2".</w:t>
      </w:r>
    </w:p>
    <w:p w14:paraId="06040D08" w14:textId="52A865C0" w:rsidR="008163E8" w:rsidRPr="008163E8" w:rsidRDefault="008163E8" w:rsidP="008163E8">
      <w:pPr>
        <w:pStyle w:val="Reference"/>
      </w:pPr>
      <w:r w:rsidRPr="008163E8">
        <w:t>[</w:t>
      </w:r>
      <w:r>
        <w:t>3</w:t>
      </w:r>
      <w:r w:rsidRPr="008163E8">
        <w:t>]</w:t>
      </w:r>
      <w:r w:rsidRPr="008163E8">
        <w:tab/>
        <w:t>3GPP TS 29.500: "5G System; Technical Realization of Service Based Architecture; Stage 3".</w:t>
      </w:r>
    </w:p>
    <w:p w14:paraId="1D0C3C22" w14:textId="77777777" w:rsidR="0019578F" w:rsidRDefault="0019578F" w:rsidP="0019578F">
      <w:pPr>
        <w:pStyle w:val="Heading1"/>
      </w:pPr>
      <w:r>
        <w:t>3</w:t>
      </w:r>
      <w:r>
        <w:tab/>
        <w:t>Rationale</w:t>
      </w:r>
    </w:p>
    <w:p w14:paraId="796BA4DD" w14:textId="65FC7526" w:rsidR="0019578F" w:rsidRPr="008163E8" w:rsidRDefault="008163E8" w:rsidP="0019578F">
      <w:pPr>
        <w:rPr>
          <w:iCs/>
        </w:rPr>
      </w:pPr>
      <w:r>
        <w:rPr>
          <w:iCs/>
        </w:rPr>
        <w:t xml:space="preserve">The </w:t>
      </w:r>
      <w:r w:rsidR="00A5432C">
        <w:rPr>
          <w:iCs/>
        </w:rPr>
        <w:t xml:space="preserve">study </w:t>
      </w:r>
      <w:r w:rsidR="004B1C57">
        <w:rPr>
          <w:iCs/>
        </w:rPr>
        <w:t xml:space="preserve">TR 32.872 [1] </w:t>
      </w:r>
      <w:r w:rsidR="00A5432C">
        <w:rPr>
          <w:iCs/>
        </w:rPr>
        <w:t xml:space="preserve">handles mainly </w:t>
      </w:r>
      <w:r w:rsidR="00DC293F">
        <w:rPr>
          <w:iCs/>
        </w:rPr>
        <w:t>application-level</w:t>
      </w:r>
      <w:r w:rsidR="00A5432C">
        <w:rPr>
          <w:iCs/>
        </w:rPr>
        <w:t xml:space="preserve"> failure </w:t>
      </w:r>
      <w:r w:rsidR="00DC293F">
        <w:rPr>
          <w:iCs/>
        </w:rPr>
        <w:t>however,</w:t>
      </w:r>
      <w:r w:rsidR="00A5432C">
        <w:rPr>
          <w:iCs/>
        </w:rPr>
        <w:t xml:space="preserve"> there may be failures on SBI as well.</w:t>
      </w:r>
    </w:p>
    <w:p w14:paraId="31A09B30" w14:textId="77777777" w:rsidR="0019578F" w:rsidRDefault="0019578F" w:rsidP="0019578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92CEF3" w14:textId="68C113D9" w:rsidR="004256C2" w:rsidRDefault="00FB27B8" w:rsidP="004E3371">
      <w:pPr>
        <w:rPr>
          <w:rFonts w:eastAsia="DengXian"/>
        </w:rPr>
      </w:pPr>
      <w:bookmarkStart w:id="0" w:name="_Toc187415881"/>
      <w:r>
        <w:rPr>
          <w:rFonts w:eastAsia="DengXian"/>
        </w:rPr>
        <w:t>A</w:t>
      </w:r>
      <w:r w:rsidR="004256C2">
        <w:rPr>
          <w:rFonts w:eastAsia="DengXian"/>
        </w:rPr>
        <w:t xml:space="preserve"> fa</w:t>
      </w:r>
      <w:r>
        <w:rPr>
          <w:rFonts w:eastAsia="DengXian"/>
        </w:rPr>
        <w:t>il</w:t>
      </w:r>
      <w:r w:rsidR="004256C2">
        <w:rPr>
          <w:rFonts w:eastAsia="DengXian"/>
        </w:rPr>
        <w:t xml:space="preserve">ure can </w:t>
      </w:r>
      <w:r w:rsidR="00EA08D7">
        <w:rPr>
          <w:rFonts w:eastAsia="DengXian"/>
        </w:rPr>
        <w:t xml:space="preserve">be detected </w:t>
      </w:r>
      <w:r>
        <w:rPr>
          <w:rFonts w:eastAsia="DengXian"/>
        </w:rPr>
        <w:t xml:space="preserve">either </w:t>
      </w:r>
      <w:r w:rsidR="007216F6">
        <w:rPr>
          <w:rFonts w:eastAsia="DengXian"/>
        </w:rPr>
        <w:t xml:space="preserve">before any request or response is sent, </w:t>
      </w:r>
      <w:r w:rsidR="00E0362C">
        <w:rPr>
          <w:rFonts w:eastAsia="DengXian"/>
        </w:rPr>
        <w:t>no response to request</w:t>
      </w:r>
      <w:r w:rsidR="001B79F9">
        <w:rPr>
          <w:rFonts w:eastAsia="DengXian"/>
        </w:rPr>
        <w:t xml:space="preserve">, </w:t>
      </w:r>
      <w:r w:rsidR="00FB1F0F">
        <w:rPr>
          <w:rFonts w:eastAsia="DengXian"/>
        </w:rPr>
        <w:t>or no request received for an ongoing session</w:t>
      </w:r>
      <w:r w:rsidR="00F45B10">
        <w:rPr>
          <w:rFonts w:eastAsia="DengXian"/>
        </w:rPr>
        <w:t xml:space="preserve">. </w:t>
      </w:r>
      <w:r w:rsidR="007B1A69">
        <w:rPr>
          <w:rFonts w:eastAsia="DengXian"/>
        </w:rPr>
        <w:t xml:space="preserve">There are several ways these failures can be detected either by </w:t>
      </w:r>
      <w:r w:rsidR="00E81D4F">
        <w:rPr>
          <w:rFonts w:eastAsia="DengXian"/>
        </w:rPr>
        <w:t>heartbeat</w:t>
      </w:r>
      <w:r w:rsidR="007B1A69">
        <w:rPr>
          <w:rFonts w:eastAsia="DengXian"/>
        </w:rPr>
        <w:t xml:space="preserve"> type of signals, no response or request within a time limit etc.</w:t>
      </w:r>
    </w:p>
    <w:p w14:paraId="797ED8EC" w14:textId="371D9399" w:rsidR="00E81D4F" w:rsidRDefault="00E81D4F" w:rsidP="004E3371">
      <w:pPr>
        <w:rPr>
          <w:rFonts w:eastAsia="DengXian"/>
        </w:rPr>
      </w:pPr>
      <w:r>
        <w:rPr>
          <w:rFonts w:eastAsia="DengXian"/>
        </w:rPr>
        <w:t>The</w:t>
      </w:r>
      <w:r w:rsidR="00AE613F">
        <w:rPr>
          <w:rFonts w:eastAsia="DengXian"/>
        </w:rPr>
        <w:t xml:space="preserve">re are </w:t>
      </w:r>
      <w:r w:rsidR="007C4798">
        <w:rPr>
          <w:rFonts w:eastAsia="DengXian"/>
        </w:rPr>
        <w:t>six</w:t>
      </w:r>
      <w:r w:rsidR="00AE613F">
        <w:rPr>
          <w:rFonts w:eastAsia="DengXian"/>
        </w:rPr>
        <w:t xml:space="preserve"> </w:t>
      </w:r>
      <w:r w:rsidR="00171DD4">
        <w:rPr>
          <w:rFonts w:eastAsia="DengXian"/>
        </w:rPr>
        <w:t>levels of</w:t>
      </w:r>
      <w:r>
        <w:rPr>
          <w:rFonts w:eastAsia="DengXian"/>
        </w:rPr>
        <w:t xml:space="preserve"> </w:t>
      </w:r>
      <w:r w:rsidR="003A6740">
        <w:rPr>
          <w:rFonts w:eastAsia="DengXian"/>
        </w:rPr>
        <w:t xml:space="preserve">failure scenarios </w:t>
      </w:r>
      <w:r w:rsidR="00171DD4">
        <w:rPr>
          <w:rFonts w:eastAsia="DengXian"/>
        </w:rPr>
        <w:t>possible</w:t>
      </w:r>
      <w:r>
        <w:rPr>
          <w:rFonts w:eastAsia="DengXian"/>
        </w:rPr>
        <w:t>:</w:t>
      </w:r>
    </w:p>
    <w:p w14:paraId="64A6BA73" w14:textId="77777777" w:rsidR="0057658D" w:rsidRDefault="00E81D4F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4E3371">
        <w:rPr>
          <w:rFonts w:eastAsia="DengXian"/>
        </w:rPr>
        <w:t>-</w:t>
      </w:r>
      <w:r w:rsidRPr="004E3371">
        <w:rPr>
          <w:rFonts w:eastAsia="DengXian"/>
        </w:rPr>
        <w:tab/>
      </w:r>
      <w:r>
        <w:rPr>
          <w:rFonts w:eastAsia="DengXian"/>
        </w:rPr>
        <w:t>N</w:t>
      </w:r>
      <w:r w:rsidR="0057658D">
        <w:rPr>
          <w:rFonts w:eastAsia="DengXian"/>
        </w:rPr>
        <w:t>F Service Instance</w:t>
      </w:r>
    </w:p>
    <w:p w14:paraId="584DA1B0" w14:textId="6919A5CB" w:rsidR="0016267F" w:rsidRDefault="0016267F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NF Service Set</w:t>
      </w:r>
    </w:p>
    <w:p w14:paraId="02FDC36B" w14:textId="43565807" w:rsidR="0057658D" w:rsidRDefault="0057658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NF Instance</w:t>
      </w:r>
    </w:p>
    <w:p w14:paraId="5B0C471D" w14:textId="6066A0C4" w:rsidR="00AE780D" w:rsidRDefault="00AE780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NF Set</w:t>
      </w:r>
    </w:p>
    <w:p w14:paraId="5AE981A4" w14:textId="12A1D54A" w:rsidR="00AE780D" w:rsidRDefault="00AE780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NF Group</w:t>
      </w:r>
    </w:p>
    <w:p w14:paraId="5DD324B5" w14:textId="31F02BFD" w:rsidR="00AE780D" w:rsidRDefault="00AE780D" w:rsidP="00E81D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PLMN</w:t>
      </w:r>
    </w:p>
    <w:p w14:paraId="70BEFE58" w14:textId="2D170CD8" w:rsidR="007B599A" w:rsidRDefault="00FB44BC" w:rsidP="00FF3EF4">
      <w:pPr>
        <w:rPr>
          <w:rFonts w:eastAsia="DengXian"/>
        </w:rPr>
      </w:pPr>
      <w:r>
        <w:rPr>
          <w:rFonts w:eastAsia="DengXian"/>
        </w:rPr>
        <w:t>For all except t</w:t>
      </w:r>
      <w:r w:rsidR="00003032">
        <w:rPr>
          <w:rFonts w:eastAsia="DengXian"/>
        </w:rPr>
        <w:t xml:space="preserve">he PLMN </w:t>
      </w:r>
      <w:r w:rsidR="00402B6B">
        <w:rPr>
          <w:rFonts w:eastAsia="DengXian"/>
        </w:rPr>
        <w:t xml:space="preserve">(which is only applicable for the HPLMN) </w:t>
      </w:r>
      <w:r w:rsidR="00F14E7E">
        <w:rPr>
          <w:rFonts w:eastAsia="DengXian"/>
        </w:rPr>
        <w:t>errors</w:t>
      </w:r>
      <w:r w:rsidR="00003032">
        <w:rPr>
          <w:rFonts w:eastAsia="DengXian"/>
        </w:rPr>
        <w:t xml:space="preserve"> can happen in both HPLMN and VPLMN </w:t>
      </w:r>
      <w:r w:rsidR="00F958B6">
        <w:rPr>
          <w:rFonts w:eastAsia="DengXian"/>
        </w:rPr>
        <w:t>in</w:t>
      </w:r>
      <w:r w:rsidR="00C80B50">
        <w:rPr>
          <w:rFonts w:eastAsia="DengXian"/>
        </w:rPr>
        <w:t xml:space="preserve"> the</w:t>
      </w:r>
      <w:r w:rsidR="00003032">
        <w:rPr>
          <w:rFonts w:eastAsia="DengXian"/>
        </w:rPr>
        <w:t xml:space="preserve"> LBO</w:t>
      </w:r>
      <w:r w:rsidR="00C80B50">
        <w:rPr>
          <w:rFonts w:eastAsia="DengXian"/>
        </w:rPr>
        <w:t xml:space="preserve"> scenario.</w:t>
      </w:r>
      <w:r w:rsidR="00FF3EF4">
        <w:rPr>
          <w:rFonts w:eastAsia="DengXian"/>
        </w:rPr>
        <w:t xml:space="preserve"> </w:t>
      </w:r>
      <w:r w:rsidR="001337C6">
        <w:rPr>
          <w:rFonts w:eastAsia="DengXian"/>
        </w:rPr>
        <w:t xml:space="preserve">There is also a legacy scenario where </w:t>
      </w:r>
      <w:r w:rsidR="00926C77">
        <w:rPr>
          <w:rFonts w:eastAsia="DengXian"/>
        </w:rPr>
        <w:t xml:space="preserve">there </w:t>
      </w:r>
      <w:r w:rsidR="00C15AAE">
        <w:rPr>
          <w:rFonts w:eastAsia="DengXian"/>
        </w:rPr>
        <w:t xml:space="preserve">are a </w:t>
      </w:r>
      <w:r w:rsidR="00864048" w:rsidRPr="00864048">
        <w:rPr>
          <w:rFonts w:eastAsia="DengXian"/>
        </w:rPr>
        <w:t>primary</w:t>
      </w:r>
      <w:r w:rsidR="00A951D3">
        <w:rPr>
          <w:rFonts w:eastAsia="DengXian"/>
        </w:rPr>
        <w:t xml:space="preserve"> CHF i</w:t>
      </w:r>
      <w:r w:rsidR="00864048" w:rsidRPr="00864048">
        <w:rPr>
          <w:rFonts w:eastAsia="DengXian"/>
        </w:rPr>
        <w:t>nstance</w:t>
      </w:r>
      <w:r w:rsidR="00864048">
        <w:rPr>
          <w:rFonts w:eastAsia="DengXian"/>
        </w:rPr>
        <w:t xml:space="preserve"> and </w:t>
      </w:r>
      <w:r w:rsidR="002F2EC0">
        <w:rPr>
          <w:rFonts w:eastAsia="DengXian"/>
        </w:rPr>
        <w:t>optionally</w:t>
      </w:r>
      <w:r w:rsidR="00A951D3">
        <w:rPr>
          <w:rFonts w:eastAsia="DengXian"/>
        </w:rPr>
        <w:t xml:space="preserve"> a </w:t>
      </w:r>
      <w:r w:rsidR="00A951D3" w:rsidRPr="00A951D3">
        <w:rPr>
          <w:rFonts w:eastAsia="DengXian"/>
        </w:rPr>
        <w:t>secondary</w:t>
      </w:r>
      <w:r w:rsidR="00A951D3">
        <w:rPr>
          <w:rFonts w:eastAsia="DengXian"/>
        </w:rPr>
        <w:t xml:space="preserve"> CHF i</w:t>
      </w:r>
      <w:r w:rsidR="00A951D3" w:rsidRPr="00A951D3">
        <w:rPr>
          <w:rFonts w:eastAsia="DengXian"/>
        </w:rPr>
        <w:t>nstance</w:t>
      </w:r>
      <w:r w:rsidR="002F2EC0">
        <w:rPr>
          <w:rFonts w:eastAsia="DengXian"/>
        </w:rPr>
        <w:t>.</w:t>
      </w:r>
      <w:r w:rsidR="00FF3EF4">
        <w:rPr>
          <w:rFonts w:eastAsia="DengXian"/>
        </w:rPr>
        <w:t xml:space="preserve"> The</w:t>
      </w:r>
      <w:r w:rsidR="00171DD4">
        <w:rPr>
          <w:rFonts w:eastAsia="DengXian"/>
        </w:rPr>
        <w:t xml:space="preserve"> failure </w:t>
      </w:r>
      <w:r w:rsidR="00FF3EF4">
        <w:rPr>
          <w:rFonts w:eastAsia="DengXian"/>
        </w:rPr>
        <w:t>handling when there is a</w:t>
      </w:r>
      <w:r w:rsidR="00CA417B">
        <w:rPr>
          <w:rFonts w:eastAsia="DengXian"/>
        </w:rPr>
        <w:t xml:space="preserve">n error </w:t>
      </w:r>
      <w:r w:rsidR="00FF3EF4">
        <w:rPr>
          <w:rFonts w:eastAsia="DengXian"/>
        </w:rPr>
        <w:t xml:space="preserve">on </w:t>
      </w:r>
      <w:r w:rsidR="00171DD4" w:rsidRPr="00171DD4">
        <w:rPr>
          <w:rFonts w:eastAsia="DengXian"/>
        </w:rPr>
        <w:t>NF Service Instance</w:t>
      </w:r>
      <w:r w:rsidR="00171DD4">
        <w:rPr>
          <w:rFonts w:eastAsia="DengXian"/>
        </w:rPr>
        <w:t xml:space="preserve">, </w:t>
      </w:r>
      <w:r w:rsidR="0016267F">
        <w:rPr>
          <w:rFonts w:eastAsia="DengXian"/>
        </w:rPr>
        <w:t xml:space="preserve">NF Service Set, </w:t>
      </w:r>
      <w:r w:rsidR="00171DD4" w:rsidRPr="00171DD4">
        <w:rPr>
          <w:rFonts w:eastAsia="DengXian"/>
        </w:rPr>
        <w:t>NF Instance</w:t>
      </w:r>
      <w:r w:rsidR="00171DD4">
        <w:rPr>
          <w:rFonts w:eastAsia="DengXian"/>
        </w:rPr>
        <w:t xml:space="preserve"> and </w:t>
      </w:r>
      <w:r w:rsidR="00171DD4" w:rsidRPr="00171DD4">
        <w:rPr>
          <w:rFonts w:eastAsia="DengXian"/>
        </w:rPr>
        <w:t>NF Set</w:t>
      </w:r>
      <w:r w:rsidR="00171DD4">
        <w:rPr>
          <w:rFonts w:eastAsia="DengXian"/>
        </w:rPr>
        <w:t xml:space="preserve"> are all </w:t>
      </w:r>
      <w:r w:rsidR="007B599A">
        <w:rPr>
          <w:rFonts w:eastAsia="DengXian"/>
        </w:rPr>
        <w:t>described in</w:t>
      </w:r>
      <w:r w:rsidR="00CA417B">
        <w:rPr>
          <w:rFonts w:eastAsia="DengXian"/>
        </w:rPr>
        <w:t xml:space="preserve"> </w:t>
      </w:r>
      <w:r w:rsidR="008A4331">
        <w:rPr>
          <w:rFonts w:eastAsia="DengXian"/>
        </w:rPr>
        <w:t xml:space="preserve">clause 5.21 of </w:t>
      </w:r>
      <w:r w:rsidR="0016267F">
        <w:rPr>
          <w:rFonts w:eastAsia="DengXian"/>
        </w:rPr>
        <w:t>TS</w:t>
      </w:r>
      <w:r w:rsidR="00910E20">
        <w:rPr>
          <w:rFonts w:eastAsia="DengXian"/>
        </w:rPr>
        <w:t> </w:t>
      </w:r>
      <w:r w:rsidR="0016267F">
        <w:rPr>
          <w:rFonts w:eastAsia="DengXian"/>
        </w:rPr>
        <w:t>23.50</w:t>
      </w:r>
      <w:r w:rsidR="00ED79DC">
        <w:rPr>
          <w:rFonts w:eastAsia="DengXian"/>
        </w:rPr>
        <w:t>2</w:t>
      </w:r>
      <w:r w:rsidR="00910E20">
        <w:rPr>
          <w:rFonts w:eastAsia="DengXian"/>
        </w:rPr>
        <w:t> </w:t>
      </w:r>
      <w:r w:rsidR="008A4331">
        <w:rPr>
          <w:rFonts w:eastAsia="DengXian"/>
        </w:rPr>
        <w:t>[</w:t>
      </w:r>
      <w:r w:rsidR="00106687">
        <w:rPr>
          <w:rFonts w:eastAsia="DengXian"/>
        </w:rPr>
        <w:t>1</w:t>
      </w:r>
      <w:r w:rsidR="008A4331">
        <w:rPr>
          <w:rFonts w:eastAsia="DengXian"/>
        </w:rPr>
        <w:t xml:space="preserve">], and </w:t>
      </w:r>
      <w:r w:rsidR="00CA417B">
        <w:rPr>
          <w:rFonts w:eastAsia="DengXian"/>
        </w:rPr>
        <w:t>TS</w:t>
      </w:r>
      <w:r w:rsidR="00910E20">
        <w:rPr>
          <w:rFonts w:eastAsia="DengXian"/>
        </w:rPr>
        <w:t> </w:t>
      </w:r>
      <w:r w:rsidR="00CA417B">
        <w:rPr>
          <w:rFonts w:eastAsia="DengXian"/>
        </w:rPr>
        <w:t>29.500</w:t>
      </w:r>
      <w:r w:rsidR="00910E20">
        <w:rPr>
          <w:rFonts w:eastAsia="DengXian"/>
        </w:rPr>
        <w:t> </w:t>
      </w:r>
      <w:r w:rsidR="00CA417B">
        <w:rPr>
          <w:rFonts w:eastAsia="DengXian"/>
        </w:rPr>
        <w:t>[</w:t>
      </w:r>
      <w:r w:rsidR="00106687">
        <w:rPr>
          <w:rFonts w:eastAsia="DengXian"/>
        </w:rPr>
        <w:t>2</w:t>
      </w:r>
      <w:r w:rsidR="00CA417B">
        <w:rPr>
          <w:rFonts w:eastAsia="DengXian"/>
        </w:rPr>
        <w:t>]</w:t>
      </w:r>
      <w:r w:rsidR="00910E20">
        <w:rPr>
          <w:rFonts w:eastAsia="DengXian"/>
        </w:rPr>
        <w:t>.</w:t>
      </w:r>
      <w:r w:rsidR="00766CAA">
        <w:rPr>
          <w:rFonts w:eastAsia="DengXian"/>
        </w:rPr>
        <w:t xml:space="preserve"> The failure scenario for NF Group and PLMN is not describe neither is the case when failure to reach </w:t>
      </w:r>
      <w:r w:rsidR="00B91176">
        <w:rPr>
          <w:rFonts w:eastAsia="DengXian"/>
        </w:rPr>
        <w:t xml:space="preserve">both </w:t>
      </w:r>
      <w:r w:rsidR="00766CAA">
        <w:rPr>
          <w:rFonts w:eastAsia="DengXian"/>
        </w:rPr>
        <w:t>primary</w:t>
      </w:r>
      <w:r w:rsidR="00B91176">
        <w:rPr>
          <w:rFonts w:eastAsia="DengXian"/>
        </w:rPr>
        <w:t xml:space="preserve"> and </w:t>
      </w:r>
      <w:r w:rsidR="003B2EF5">
        <w:rPr>
          <w:rFonts w:eastAsia="DengXian"/>
        </w:rPr>
        <w:t>secondary</w:t>
      </w:r>
      <w:r w:rsidR="00766CAA">
        <w:rPr>
          <w:rFonts w:eastAsia="DengXian"/>
        </w:rPr>
        <w:t xml:space="preserve"> CHF</w:t>
      </w:r>
      <w:r w:rsidR="00BF10AC">
        <w:rPr>
          <w:rFonts w:eastAsia="DengXian"/>
        </w:rPr>
        <w:t>, i.e. when there is no more redundancy</w:t>
      </w:r>
      <w:r w:rsidR="00766CAA">
        <w:rPr>
          <w:rFonts w:eastAsia="DengXian"/>
        </w:rPr>
        <w:t>.</w:t>
      </w:r>
    </w:p>
    <w:bookmarkEnd w:id="0"/>
    <w:sectPr w:rsidR="007B599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215B7" w14:textId="77777777" w:rsidR="008C3915" w:rsidRDefault="008C3915">
      <w:r>
        <w:separator/>
      </w:r>
    </w:p>
  </w:endnote>
  <w:endnote w:type="continuationSeparator" w:id="0">
    <w:p w14:paraId="53E44D19" w14:textId="77777777" w:rsidR="008C3915" w:rsidRDefault="008C3915">
      <w:r>
        <w:continuationSeparator/>
      </w:r>
    </w:p>
  </w:endnote>
  <w:endnote w:type="continuationNotice" w:id="1">
    <w:p w14:paraId="437F4C50" w14:textId="77777777" w:rsidR="008C3915" w:rsidRDefault="008C39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54251" w14:textId="77777777" w:rsidR="008C3915" w:rsidRDefault="008C3915">
      <w:r>
        <w:separator/>
      </w:r>
    </w:p>
  </w:footnote>
  <w:footnote w:type="continuationSeparator" w:id="0">
    <w:p w14:paraId="04F4E7CC" w14:textId="77777777" w:rsidR="008C3915" w:rsidRDefault="008C3915">
      <w:r>
        <w:continuationSeparator/>
      </w:r>
    </w:p>
  </w:footnote>
  <w:footnote w:type="continuationNotice" w:id="1">
    <w:p w14:paraId="73356D6B" w14:textId="77777777" w:rsidR="008C3915" w:rsidRDefault="008C39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4A2234"/>
    <w:multiLevelType w:val="hybridMultilevel"/>
    <w:tmpl w:val="5712C4C4"/>
    <w:lvl w:ilvl="0" w:tplc="0FAE0702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67479396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03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906"/>
    <w:rsid w:val="00036F13"/>
    <w:rsid w:val="00037061"/>
    <w:rsid w:val="000377F7"/>
    <w:rsid w:val="00041B9C"/>
    <w:rsid w:val="000427B6"/>
    <w:rsid w:val="00042B25"/>
    <w:rsid w:val="00045EAD"/>
    <w:rsid w:val="00046389"/>
    <w:rsid w:val="00046BE5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3B92"/>
    <w:rsid w:val="00085D0B"/>
    <w:rsid w:val="00091AA0"/>
    <w:rsid w:val="000934A6"/>
    <w:rsid w:val="0009420F"/>
    <w:rsid w:val="00097B81"/>
    <w:rsid w:val="000A1C0E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B743D"/>
    <w:rsid w:val="000C606C"/>
    <w:rsid w:val="000C62E9"/>
    <w:rsid w:val="000C62F9"/>
    <w:rsid w:val="000D062F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102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687"/>
    <w:rsid w:val="00106A5D"/>
    <w:rsid w:val="00106DED"/>
    <w:rsid w:val="00110E99"/>
    <w:rsid w:val="00112FC3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7C6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7F"/>
    <w:rsid w:val="001626CE"/>
    <w:rsid w:val="00163262"/>
    <w:rsid w:val="00163356"/>
    <w:rsid w:val="00163C41"/>
    <w:rsid w:val="001667AB"/>
    <w:rsid w:val="00166C66"/>
    <w:rsid w:val="001675FD"/>
    <w:rsid w:val="00167A6A"/>
    <w:rsid w:val="00171DD4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578F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B79F9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049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CD3"/>
    <w:rsid w:val="002E375A"/>
    <w:rsid w:val="002E462E"/>
    <w:rsid w:val="002E6EB0"/>
    <w:rsid w:val="002F2EC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740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2EF5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1708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2B6B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256C2"/>
    <w:rsid w:val="00431A3F"/>
    <w:rsid w:val="00432BE0"/>
    <w:rsid w:val="00433835"/>
    <w:rsid w:val="00436250"/>
    <w:rsid w:val="00437268"/>
    <w:rsid w:val="00440414"/>
    <w:rsid w:val="004411CF"/>
    <w:rsid w:val="004454D0"/>
    <w:rsid w:val="004470B4"/>
    <w:rsid w:val="00447A9D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1C57"/>
    <w:rsid w:val="004B3753"/>
    <w:rsid w:val="004B420E"/>
    <w:rsid w:val="004B65A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0AE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1999"/>
    <w:rsid w:val="005729C4"/>
    <w:rsid w:val="00574402"/>
    <w:rsid w:val="00575064"/>
    <w:rsid w:val="0057562C"/>
    <w:rsid w:val="0057658D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48C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3AE5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0EBB"/>
    <w:rsid w:val="006A317D"/>
    <w:rsid w:val="006A36C1"/>
    <w:rsid w:val="006A4774"/>
    <w:rsid w:val="006A4B77"/>
    <w:rsid w:val="006A6C7A"/>
    <w:rsid w:val="006A72E5"/>
    <w:rsid w:val="006A7E45"/>
    <w:rsid w:val="006A7FBC"/>
    <w:rsid w:val="006B1DAA"/>
    <w:rsid w:val="006B3745"/>
    <w:rsid w:val="006C05AA"/>
    <w:rsid w:val="006C0AF3"/>
    <w:rsid w:val="006C2141"/>
    <w:rsid w:val="006C38C2"/>
    <w:rsid w:val="006C392F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7434"/>
    <w:rsid w:val="006F0145"/>
    <w:rsid w:val="006F101C"/>
    <w:rsid w:val="006F1AF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1760A"/>
    <w:rsid w:val="007211B3"/>
    <w:rsid w:val="007216F6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CAA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1FC9"/>
    <w:rsid w:val="007A00EF"/>
    <w:rsid w:val="007A0610"/>
    <w:rsid w:val="007A1630"/>
    <w:rsid w:val="007A4EB3"/>
    <w:rsid w:val="007A4F43"/>
    <w:rsid w:val="007A5FEC"/>
    <w:rsid w:val="007A73EE"/>
    <w:rsid w:val="007B19EA"/>
    <w:rsid w:val="007B1A69"/>
    <w:rsid w:val="007B5125"/>
    <w:rsid w:val="007B599A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C4798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3E8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048"/>
    <w:rsid w:val="008640DC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4331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3915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2C12"/>
    <w:rsid w:val="0090576B"/>
    <w:rsid w:val="00905D2F"/>
    <w:rsid w:val="009076FD"/>
    <w:rsid w:val="0090785A"/>
    <w:rsid w:val="0091046A"/>
    <w:rsid w:val="00910595"/>
    <w:rsid w:val="00910E20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26C77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48DA"/>
    <w:rsid w:val="00975583"/>
    <w:rsid w:val="00975B30"/>
    <w:rsid w:val="00977B14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0F57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231"/>
    <w:rsid w:val="00A514AE"/>
    <w:rsid w:val="00A51F4F"/>
    <w:rsid w:val="00A5432C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1D3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13F"/>
    <w:rsid w:val="00AE6975"/>
    <w:rsid w:val="00AE75F3"/>
    <w:rsid w:val="00AE780D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4D2A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176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0AC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AAE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2C6E"/>
    <w:rsid w:val="00C34DAC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E3E"/>
    <w:rsid w:val="00C67824"/>
    <w:rsid w:val="00C7075F"/>
    <w:rsid w:val="00C71285"/>
    <w:rsid w:val="00C742C5"/>
    <w:rsid w:val="00C75F45"/>
    <w:rsid w:val="00C77D89"/>
    <w:rsid w:val="00C80B50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17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2527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3F"/>
    <w:rsid w:val="00DC4072"/>
    <w:rsid w:val="00DC5941"/>
    <w:rsid w:val="00DC5E7F"/>
    <w:rsid w:val="00DD34D0"/>
    <w:rsid w:val="00DD65EB"/>
    <w:rsid w:val="00DD6744"/>
    <w:rsid w:val="00DE1ACF"/>
    <w:rsid w:val="00DE2FF4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2C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3EB2"/>
    <w:rsid w:val="00E452EA"/>
    <w:rsid w:val="00E500AE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1D4F"/>
    <w:rsid w:val="00E830CC"/>
    <w:rsid w:val="00E842CD"/>
    <w:rsid w:val="00E85364"/>
    <w:rsid w:val="00E85CA6"/>
    <w:rsid w:val="00E864C5"/>
    <w:rsid w:val="00E8680F"/>
    <w:rsid w:val="00E86F69"/>
    <w:rsid w:val="00E87294"/>
    <w:rsid w:val="00E91271"/>
    <w:rsid w:val="00E91767"/>
    <w:rsid w:val="00E9191E"/>
    <w:rsid w:val="00E91FE1"/>
    <w:rsid w:val="00E92925"/>
    <w:rsid w:val="00E93497"/>
    <w:rsid w:val="00E978AC"/>
    <w:rsid w:val="00E978FE"/>
    <w:rsid w:val="00E97E1D"/>
    <w:rsid w:val="00EA08D7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D79AE"/>
    <w:rsid w:val="00ED79DC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2D00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E7E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5B10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0A5"/>
    <w:rsid w:val="00F65BAA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958B6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1F0F"/>
    <w:rsid w:val="00FB27B8"/>
    <w:rsid w:val="00FB2CEE"/>
    <w:rsid w:val="00FB3E36"/>
    <w:rsid w:val="00FB44BC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3E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0646C616-BA70-40B3-906C-98E550A7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E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18592</TotalTime>
  <Pages>1</Pages>
  <Words>290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1407</cp:revision>
  <cp:lastPrinted>1900-01-01T17:00:00Z</cp:lastPrinted>
  <dcterms:created xsi:type="dcterms:W3CDTF">2024-10-02T12:21:00Z</dcterms:created>
  <dcterms:modified xsi:type="dcterms:W3CDTF">2025-11-21T09:54:00Z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